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0C19" w:rsidRDefault="00220C19" w:rsidP="00842464">
      <w:r w:rsidRPr="00220C19"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C28C2E" wp14:editId="4F88AC15">
                <wp:simplePos x="0" y="0"/>
                <wp:positionH relativeFrom="column">
                  <wp:posOffset>4999512</wp:posOffset>
                </wp:positionH>
                <wp:positionV relativeFrom="paragraph">
                  <wp:posOffset>5248893</wp:posOffset>
                </wp:positionV>
                <wp:extent cx="1512168" cy="1015663"/>
                <wp:effectExtent l="0" t="0" r="12065" b="13335"/>
                <wp:wrapNone/>
                <wp:docPr id="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168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2013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C28C2E"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6" type="#_x0000_t202" style="position:absolute;margin-left:393.65pt;margin-top:413.3pt;width:119.05pt;height:79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2013 – paper 13</w:t>
                      </w:r>
                    </w:p>
                  </w:txbxContent>
                </v:textbox>
              </v:shape>
            </w:pict>
          </mc:Fallback>
        </mc:AlternateContent>
      </w:r>
      <w:r w:rsidRPr="00220C19">
        <w:drawing>
          <wp:inline distT="0" distB="0" distL="0" distR="0" wp14:anchorId="2AFB143F" wp14:editId="7D448368">
            <wp:extent cx="6457950" cy="4993005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2882" t="16532" r="23435" b="9641"/>
                    <a:stretch/>
                  </pic:blipFill>
                  <pic:spPr>
                    <a:xfrm>
                      <a:off x="0" y="0"/>
                      <a:ext cx="6457950" cy="499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C19" w:rsidRDefault="00220C19">
      <w:r>
        <w:br w:type="page"/>
      </w:r>
    </w:p>
    <w:p w:rsidR="00220C19" w:rsidRDefault="00231489" w:rsidP="00842464">
      <w:r w:rsidRPr="00220C19"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E3F158E" wp14:editId="752A9A43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445885" cy="7848600"/>
                <wp:effectExtent l="0" t="0" r="0" b="0"/>
                <wp:wrapNone/>
                <wp:docPr id="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5885" cy="7848600"/>
                          <a:chOff x="0" y="0"/>
                          <a:chExt cx="3591725" cy="5040560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/>
                          <a:srcRect l="22882" t="17516" r="23988" b="63781"/>
                          <a:stretch/>
                        </pic:blipFill>
                        <pic:spPr>
                          <a:xfrm>
                            <a:off x="0" y="0"/>
                            <a:ext cx="3591725" cy="7108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/>
                          <a:srcRect l="31737" t="11610" r="30076" b="6688"/>
                          <a:stretch/>
                        </pic:blipFill>
                        <pic:spPr>
                          <a:xfrm>
                            <a:off x="0" y="720080"/>
                            <a:ext cx="3591725" cy="43204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C3F5AF" id="Group 5" o:spid="_x0000_s1026" style="position:absolute;margin-left:456.35pt;margin-top:0;width:507.55pt;height:618pt;z-index:251662336;mso-position-horizontal:right;mso-position-horizontal-relative:margin;mso-width-relative:margin;mso-height-relative:margin" coordsize="35917,50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35917;height:7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04hPBAAAA2gAAAA8AAABkcnMvZG93bnJldi54bWxEj92KwjAUhO+FfYdwFrzTdKvoUo0iiqh3&#10;/uwDHJpjU2xOSpNt69tvFgQvh5n5hlmue1uJlhpfOlbwNU5AEOdOl1wo+LntR98gfEDWWDkmBU/y&#10;sF59DJaYadfxhdprKESEsM9QgQmhzqT0uSGLfuxq4ujdXWMxRNkUUjfYRbitZJokM2mx5LhgsKat&#10;ofxx/bUKNsf2fEoP23SyC/PH1CR8OnQTpYaf/WYBIlAf3uFX+6gVTOH/SrwBc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04hPBAAAA2gAAAA8AAAAAAAAAAAAAAAAAnwIA&#10;AGRycy9kb3ducmV2LnhtbFBLBQYAAAAABAAEAPcAAACNAwAAAAA=&#10;">
                  <v:imagedata r:id="rId7" o:title="" croptop="11479f" cropbottom="41800f" cropleft="14996f" cropright="15721f"/>
                  <v:path arrowok="t"/>
                </v:shape>
                <v:shape id="Picture 5" o:spid="_x0000_s1028" type="#_x0000_t75" style="position:absolute;top:7200;width:35917;height:43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O8NvDAAAA2gAAAA8AAABkcnMvZG93bnJldi54bWxEj91qwkAUhO8F32E5Qu90E8EaUteghYDQ&#10;UvDv/pA9zabNng3ZrUafvlsoeDnMzDfMqhhsKy7U+8axgnSWgCCunG64VnA6ltMMhA/IGlvHpOBG&#10;Hor1eLTCXLsr7+lyCLWIEPY5KjAhdLmUvjJk0c9cRxy9T9dbDFH2tdQ9XiPctnKeJM/SYsNxwWBH&#10;r4aq78OPVdBs37925UdZpejN+Zjdl4ts/qbU02TYvIAINIRH+L+90woW8Hcl3gC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7w28MAAADaAAAADwAAAAAAAAAAAAAAAACf&#10;AgAAZHJzL2Rvd25yZXYueG1sUEsFBgAAAAAEAAQA9wAAAI8DAAAAAA==&#10;">
                  <v:imagedata r:id="rId8" o:title="" croptop="7609f" cropbottom="4383f" cropleft="20799f" cropright="19711f"/>
                  <v:path arrowok="t"/>
                </v:shape>
                <w10:wrap anchorx="margin"/>
              </v:group>
            </w:pict>
          </mc:Fallback>
        </mc:AlternateContent>
      </w:r>
      <w:r w:rsidR="00220C19" w:rsidRPr="00220C19"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0E845B" wp14:editId="79F88606">
                <wp:simplePos x="0" y="0"/>
                <wp:positionH relativeFrom="column">
                  <wp:posOffset>7056755</wp:posOffset>
                </wp:positionH>
                <wp:positionV relativeFrom="paragraph">
                  <wp:posOffset>1439545</wp:posOffset>
                </wp:positionV>
                <wp:extent cx="1512168" cy="1015663"/>
                <wp:effectExtent l="0" t="0" r="12065" b="13335"/>
                <wp:wrapNone/>
                <wp:docPr id="1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168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2013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0E845B" id="_x0000_s1027" type="#_x0000_t202" style="position:absolute;margin-left:555.65pt;margin-top:113.35pt;width:119.05pt;height:79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2013 – paper 13</w:t>
                      </w:r>
                    </w:p>
                  </w:txbxContent>
                </v:textbox>
              </v:shape>
            </w:pict>
          </mc:Fallback>
        </mc:AlternateContent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427410" wp14:editId="7A6B879D">
                <wp:simplePos x="0" y="0"/>
                <wp:positionH relativeFrom="margin">
                  <wp:align>right</wp:align>
                </wp:positionH>
                <wp:positionV relativeFrom="paragraph">
                  <wp:posOffset>8126730</wp:posOffset>
                </wp:positionV>
                <wp:extent cx="1512168" cy="1015663"/>
                <wp:effectExtent l="0" t="0" r="12065" b="22860"/>
                <wp:wrapNone/>
                <wp:docPr id="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168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2013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427410" id="_x0000_s1028" type="#_x0000_t202" style="position:absolute;margin-left:67.85pt;margin-top:639.9pt;width:119.05pt;height:79.95pt;z-index:2516643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2013 – paper 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20C19" w:rsidP="00842464">
      <w:r w:rsidRPr="00220C19">
        <w:lastRenderedPageBreak/>
        <w:drawing>
          <wp:inline distT="0" distB="0" distL="0" distR="0" wp14:anchorId="6AE28A21" wp14:editId="0FD9F89F">
            <wp:extent cx="6457950" cy="5257800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2882" t="16532" r="23435" b="9641"/>
                    <a:stretch/>
                  </pic:blipFill>
                  <pic:spPr>
                    <a:xfrm>
                      <a:off x="0" y="0"/>
                      <a:ext cx="645795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F034C2B" wp14:editId="4C8DDB19">
                <wp:simplePos x="0" y="0"/>
                <wp:positionH relativeFrom="margin">
                  <wp:align>right</wp:align>
                </wp:positionH>
                <wp:positionV relativeFrom="paragraph">
                  <wp:posOffset>3390265</wp:posOffset>
                </wp:positionV>
                <wp:extent cx="3569335" cy="1015663"/>
                <wp:effectExtent l="0" t="0" r="12065" b="16510"/>
                <wp:wrapNone/>
                <wp:docPr id="15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9335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2012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034C2B" id="_x0000_s1029" type="#_x0000_t202" style="position:absolute;margin-left:229.85pt;margin-top:266.95pt;width:281.05pt;height:79.95pt;z-index:2516725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2012 – paper 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20C19">
        <w:drawing>
          <wp:anchor distT="0" distB="0" distL="114300" distR="114300" simplePos="0" relativeHeight="251696128" behindDoc="0" locked="0" layoutInCell="1" allowOverlap="1" wp14:anchorId="4A6D2406" wp14:editId="580BD361">
            <wp:simplePos x="0" y="0"/>
            <wp:positionH relativeFrom="margin">
              <wp:align>right</wp:align>
            </wp:positionH>
            <wp:positionV relativeFrom="paragraph">
              <wp:posOffset>780415</wp:posOffset>
            </wp:positionV>
            <wp:extent cx="6457950" cy="2421890"/>
            <wp:effectExtent l="0" t="0" r="0" b="0"/>
            <wp:wrapSquare wrapText="bothSides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82" t="51969" r="23988" b="12594"/>
                    <a:stretch/>
                  </pic:blipFill>
                  <pic:spPr>
                    <a:xfrm>
                      <a:off x="0" y="0"/>
                      <a:ext cx="645795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0C19"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B926A0" wp14:editId="520BA1AA">
                <wp:simplePos x="0" y="0"/>
                <wp:positionH relativeFrom="margin">
                  <wp:align>right</wp:align>
                </wp:positionH>
                <wp:positionV relativeFrom="paragraph">
                  <wp:posOffset>189865</wp:posOffset>
                </wp:positionV>
                <wp:extent cx="3435985" cy="1015663"/>
                <wp:effectExtent l="0" t="0" r="12065" b="16510"/>
                <wp:wrapNone/>
                <wp:docPr id="9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5985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2013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B926A0" id="_x0000_s1030" type="#_x0000_t202" style="position:absolute;margin-left:219.35pt;margin-top:14.95pt;width:270.55pt;height:79.95pt;z-index:25166643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2013 – paper 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20C19" w:rsidP="00842464">
      <w:r w:rsidRPr="00220C19"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851AEE0" wp14:editId="70AED06B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457950" cy="7981950"/>
                <wp:effectExtent l="0" t="0" r="0" b="0"/>
                <wp:wrapNone/>
                <wp:docPr id="1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57950" cy="7981950"/>
                          <a:chOff x="0" y="0"/>
                          <a:chExt cx="3591725" cy="5040560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/>
                          <a:srcRect l="22882" t="17516" r="23988" b="63781"/>
                          <a:stretch/>
                        </pic:blipFill>
                        <pic:spPr>
                          <a:xfrm>
                            <a:off x="0" y="0"/>
                            <a:ext cx="3591725" cy="7108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/>
                          <a:srcRect l="31737" t="11610" r="30076" b="6688"/>
                          <a:stretch/>
                        </pic:blipFill>
                        <pic:spPr>
                          <a:xfrm>
                            <a:off x="0" y="720080"/>
                            <a:ext cx="3591725" cy="43204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2D659B" id="Group 5" o:spid="_x0000_s1026" style="position:absolute;margin-left:457.3pt;margin-top:0;width:508.5pt;height:628.5pt;z-index:251668480;mso-position-horizontal:right;mso-position-horizontal-relative:margin;mso-width-relative:margin;mso-height-relative:margin" coordsize="35917,50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">
                <v:shape id="Picture 11" o:spid="_x0000_s1027" type="#_x0000_t75" style="position:absolute;width:35917;height:7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GGunAAAAA2wAAAA8AAABkcnMvZG93bnJldi54bWxET9uKwjAQfV/wH8II+7am1mWVahRRFvVt&#10;vXzA0IxNsZmUJrb1782C4NscznUWq95WoqXGl44VjEcJCOLc6ZILBZfz79cMhA/IGivHpOBBHlbL&#10;wccCM+06PlJ7CoWIIewzVGBCqDMpfW7Ioh+5mjhyV9dYDBE2hdQNdjHcVjJNkh9pseTYYLCmjaH8&#10;drpbBet9+3dId5t0sg3T27dJ+LDrJkp9Dvv1HESgPrzFL/dex/lj+P8lHiC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wYa6cAAAADbAAAADwAAAAAAAAAAAAAAAACfAgAA&#10;ZHJzL2Rvd25yZXYueG1sUEsFBgAAAAAEAAQA9wAAAIwDAAAAAA==&#10;">
                  <v:imagedata r:id="rId7" o:title="" croptop="11479f" cropbottom="41800f" cropleft="14996f" cropright="15721f"/>
                  <v:path arrowok="t"/>
                </v:shape>
                <v:shape id="Picture 12" o:spid="_x0000_s1028" type="#_x0000_t75" style="position:absolute;top:7200;width:35917;height:43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wupzBAAAA2wAAAA8AAABkcnMvZG93bnJldi54bWxET99rwjAQfh/sfwg38G2mFtxKNcoUCoJD&#10;mM73ozmbuuZSmqjVv94Iwt7u4/t503lvG3GmzteOFYyGCQji0umaKwW/u+I9A+EDssbGMSm4kof5&#10;7PVlirl2F/6h8zZUIoawz1GBCaHNpfSlIYt+6FriyB1cZzFE2FVSd3iJ4baRaZJ8SIs1xwaDLS0N&#10;lX/bk1VQL76Pq2JTlCP0Zr/Lbp/jLF0rNXjrvyYgAvXhX/x0r3Scn8Ljl3iAnN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fwupzBAAAA2wAAAA8AAAAAAAAAAAAAAAAAnwIA&#10;AGRycy9kb3ducmV2LnhtbFBLBQYAAAAABAAEAPcAAACNAwAAAAA=&#10;">
                  <v:imagedata r:id="rId8" o:title="" croptop="7609f" cropbottom="4383f" cropleft="20799f" cropright="19711f"/>
                  <v:path arrowok="t"/>
                </v:shape>
                <w10:wrap anchorx="margin"/>
              </v:group>
            </w:pict>
          </mc:Fallback>
        </mc:AlternateContent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9477292" wp14:editId="4503336A">
                <wp:simplePos x="0" y="0"/>
                <wp:positionH relativeFrom="column">
                  <wp:posOffset>5034915</wp:posOffset>
                </wp:positionH>
                <wp:positionV relativeFrom="paragraph">
                  <wp:posOffset>8237855</wp:posOffset>
                </wp:positionV>
                <wp:extent cx="1512168" cy="1015663"/>
                <wp:effectExtent l="0" t="0" r="12065" b="13335"/>
                <wp:wrapNone/>
                <wp:docPr id="1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168" cy="1015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2013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477292" id="_x0000_s1031" type="#_x0000_t202" style="position:absolute;margin-left:396.45pt;margin-top:648.65pt;width:119.05pt;height:79.9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2013 – paper 13</w:t>
                      </w:r>
                    </w:p>
                  </w:txbxContent>
                </v:textbox>
              </v:shape>
            </w:pict>
          </mc:Fallback>
        </mc:AlternateContent>
      </w:r>
      <w:r w:rsidR="00220C19">
        <w:br w:type="page"/>
      </w:r>
    </w:p>
    <w:p w:rsidR="00220C19" w:rsidRDefault="00220C19" w:rsidP="00842464"/>
    <w:p w:rsidR="00220C19" w:rsidRDefault="00231489">
      <w:r w:rsidRPr="00220C19"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03953D26" wp14:editId="0F57987A">
                <wp:simplePos x="0" y="0"/>
                <wp:positionH relativeFrom="margin">
                  <wp:align>right</wp:align>
                </wp:positionH>
                <wp:positionV relativeFrom="paragraph">
                  <wp:posOffset>285750</wp:posOffset>
                </wp:positionV>
                <wp:extent cx="6445885" cy="6038850"/>
                <wp:effectExtent l="0" t="0" r="0" b="0"/>
                <wp:wrapNone/>
                <wp:docPr id="19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5885" cy="6038850"/>
                          <a:chOff x="0" y="0"/>
                          <a:chExt cx="5328592" cy="4968552"/>
                        </a:xfrm>
                      </wpg:grpSpPr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29523" t="18500" r="29523" b="46063"/>
                          <a:stretch/>
                        </pic:blipFill>
                        <pic:spPr>
                          <a:xfrm>
                            <a:off x="0" y="0"/>
                            <a:ext cx="5328592" cy="25922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31737" t="23422" r="30076" b="44094"/>
                          <a:stretch/>
                        </pic:blipFill>
                        <pic:spPr>
                          <a:xfrm>
                            <a:off x="180019" y="2592288"/>
                            <a:ext cx="4968553" cy="23762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266E8D" id="Group 5" o:spid="_x0000_s1026" style="position:absolute;margin-left:456.35pt;margin-top:22.5pt;width:507.55pt;height:475.5pt;z-index:251674624;mso-position-horizontal:right;mso-position-horizontal-relative:margin;mso-width-relative:margin;mso-height-relative:margin" coordsize="53285,49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">
                <v:shape id="Picture 20" o:spid="_x0000_s1027" type="#_x0000_t75" style="position:absolute;width:53285;height:259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hbjPBAAAA2wAAAA8AAABkcnMvZG93bnJldi54bWxETz1vwjAQ3SvxH6xDYisOGWgV4iCEaIXE&#10;FAr7ER9JID6H2CRpf309VOr49L7T9Wga0VPnassKFvMIBHFhdc2lgtPXx+s7COeRNTaWScE3OVhn&#10;k5cUE20Hzqk/+lKEEHYJKqi8bxMpXVGRQTe3LXHgrrYz6APsSqk7HEK4aWQcRUtpsObQUGFL24qK&#10;+/FpFDSLW35evsU/hxMW7UU+ht3us1RqNh03KxCeRv8v/nPvtYI4rA9fwg+Q2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BhbjPBAAAA2wAAAA8AAAAAAAAAAAAAAAAAnwIA&#10;AGRycy9kb3ducmV2LnhtbFBLBQYAAAAABAAEAPcAAACNAwAAAAA=&#10;">
                  <v:imagedata r:id="rId12" o:title="" croptop="12124f" cropbottom="30188f" cropleft="19348f" cropright="19348f"/>
                  <v:path arrowok="t"/>
                </v:shape>
                <v:shape id="Picture 21" o:spid="_x0000_s1028" type="#_x0000_t75" style="position:absolute;left:1800;top:25922;width:49685;height:23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wA3nGAAAA2wAAAA8AAABkcnMvZG93bnJldi54bWxEj0FrwkAUhO+C/2F5Qm9mo4di06wiglio&#10;0poWpbdH9jWJZt+G7Jqk/75bEHocZuYbJl0NphYdta6yrGAWxSCIc6srLhR8fmynCxDOI2usLZOC&#10;H3KwWo5HKSba9nykLvOFCBB2CSoovW8SKV1ekkEX2YY4eN+2NeiDbAupW+wD3NRyHseP0mDFYaHE&#10;hjYl5dfsZhS449fb+2WzrvQ5ft1tXf20v5wOSj1MhvUzCE+D/w/f2y9awXwGf1/CD5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bADecYAAADbAAAADwAAAAAAAAAAAAAA&#10;AACfAgAAZHJzL2Rvd25yZXYueG1sUEsFBgAAAAAEAAQA9wAAAJIDAAAAAA==&#10;">
                  <v:imagedata r:id="rId13" o:title="" croptop="15350f" cropbottom="28897f" cropleft="20799f" cropright="19711f"/>
                  <v:path arrowok="t"/>
                </v:shape>
                <w10:wrap anchorx="margin"/>
              </v:group>
            </w:pict>
          </mc:Fallback>
        </mc:AlternateContent>
      </w:r>
    </w:p>
    <w:p w:rsidR="00220C19" w:rsidRDefault="00220C19" w:rsidP="00842464"/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6CB137D" wp14:editId="47B78743">
                <wp:simplePos x="0" y="0"/>
                <wp:positionH relativeFrom="margin">
                  <wp:align>right</wp:align>
                </wp:positionH>
                <wp:positionV relativeFrom="paragraph">
                  <wp:posOffset>6172835</wp:posOffset>
                </wp:positionV>
                <wp:extent cx="3607435" cy="1015365"/>
                <wp:effectExtent l="0" t="0" r="12065" b="16510"/>
                <wp:wrapNone/>
                <wp:docPr id="2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7435" cy="10153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2012 – paper 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CB137D" id="_x0000_s1032" type="#_x0000_t202" style="position:absolute;margin-left:232.85pt;margin-top:486.05pt;width:284.05pt;height:79.95pt;z-index:25167667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2012 – paper 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757EFC" w:rsidRDefault="00220C19" w:rsidP="00842464">
      <w:r w:rsidRPr="00220C19"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349</wp:posOffset>
            </wp:positionV>
            <wp:extent cx="6940963" cy="5867400"/>
            <wp:effectExtent l="0" t="0" r="0" b="0"/>
            <wp:wrapSquare wrapText="bothSides"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82" t="11610" r="23435" b="7673"/>
                    <a:stretch/>
                  </pic:blipFill>
                  <pic:spPr>
                    <a:xfrm>
                      <a:off x="0" y="0"/>
                      <a:ext cx="6940963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C19" w:rsidRDefault="00220C19" w:rsidP="00842464"/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192326" wp14:editId="2A665334">
                <wp:simplePos x="0" y="0"/>
                <wp:positionH relativeFrom="margin">
                  <wp:align>left</wp:align>
                </wp:positionH>
                <wp:positionV relativeFrom="paragraph">
                  <wp:posOffset>570865</wp:posOffset>
                </wp:positionV>
                <wp:extent cx="3676650" cy="1015365"/>
                <wp:effectExtent l="0" t="0" r="19050" b="16510"/>
                <wp:wrapNone/>
                <wp:docPr id="24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0" cy="10153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2011 – paper 13a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192326" id="_x0000_s1033" type="#_x0000_t202" style="position:absolute;margin-left:0;margin-top:44.95pt;width:289.5pt;height:79.95pt;z-index:25167872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2011 – paper 13a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20C19" w:rsidP="00842464">
      <w:r w:rsidRPr="00220C19"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1F306F5" wp14:editId="035EB84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445885" cy="6877050"/>
                <wp:effectExtent l="0" t="0" r="0" b="0"/>
                <wp:wrapNone/>
                <wp:docPr id="2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5885" cy="6877050"/>
                          <a:chOff x="0" y="0"/>
                          <a:chExt cx="5328592" cy="6336704"/>
                        </a:xfrm>
                      </wpg:grpSpPr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25096" t="13579" r="23989" b="32282"/>
                          <a:stretch/>
                        </pic:blipFill>
                        <pic:spPr>
                          <a:xfrm>
                            <a:off x="0" y="0"/>
                            <a:ext cx="5328592" cy="3185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l="25096" t="20469" r="23989" b="20469"/>
                          <a:stretch/>
                        </pic:blipFill>
                        <pic:spPr>
                          <a:xfrm>
                            <a:off x="288031" y="3237229"/>
                            <a:ext cx="4752528" cy="309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0C3D25" id="Group 5" o:spid="_x0000_s1026" style="position:absolute;margin-left:0;margin-top:0;width:507.55pt;height:541.5pt;z-index:251680768;mso-position-horizontal:left;mso-position-horizontal-relative:margin;mso-width-relative:margin;mso-height-relative:margin" coordsize="53285,63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">
                <v:shape id="Picture 26" o:spid="_x0000_s1027" type="#_x0000_t75" style="position:absolute;width:53285;height:31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X7HLDAAAA2wAAAA8AAABkcnMvZG93bnJldi54bWxEj0Frg0AUhO+F/oflFXprVj0YsVklBAol&#10;p6ilNLeH+6JS9624G2P/fbcQ6HGYmW+YXbmaUSw0u8GygngTgSBurR64U/DRvL1kIJxH1jhaJgU/&#10;5KAsHh92mGt744qW2nciQNjlqKD3fsqldG1PBt3GTsTBu9jZoA9y7qSe8RbgZpRJFKXS4MBhoceJ&#10;Dj213/XVKFguTeaTaTy7antajtdz/Jl9xUo9P637VxCeVv8fvrfftYIkhb8v4QfI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5fscsMAAADbAAAADwAAAAAAAAAAAAAAAACf&#10;AgAAZHJzL2Rvd25yZXYueG1sUEsFBgAAAAAEAAQA9wAAAI8DAAAAAA==&#10;">
                  <v:imagedata r:id="rId17" o:title="" croptop="8899f" cropbottom="21156f" cropleft="16447f" cropright="15721f"/>
                  <v:path arrowok="t"/>
                </v:shape>
                <v:shape id="Picture 27" o:spid="_x0000_s1028" type="#_x0000_t75" style="position:absolute;left:2880;top:32372;width:47525;height:30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77OrFAAAA2wAAAA8AAABkcnMvZG93bnJldi54bWxEj1FLw0AQhN+F/odjC75Ie2kRldhrKQEh&#10;oIimFvq45NZcaG4v5NY0/ntPEHwcZuYbZrObfKdGGmIb2MBqmYEiroNtuTHwcXhaPICKgmyxC0wG&#10;vinCbju72mBuw4XfaaykUQnCMUcDTqTPtY61I49xGXri5H2GwaMkOTTaDnhJcN/pdZbdaY8tpwWH&#10;PRWO6nP15Q28yOvNqXgbD64qC1s+l8fVrRyNuZ5P+0dQQpP8h//apTWwvoffL+kH6O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e+zqxQAAANsAAAAPAAAAAAAAAAAAAAAA&#10;AJ8CAABkcnMvZG93bnJldi54bWxQSwUGAAAAAAQABAD3AAAAkQMAAAAA&#10;">
                  <v:imagedata r:id="rId18" o:title="" croptop="13415f" cropbottom="13415f" cropleft="16447f" cropright="15721f"/>
                  <v:path arrowok="t"/>
                </v:shape>
                <w10:wrap anchorx="margin"/>
              </v:group>
            </w:pict>
          </mc:Fallback>
        </mc:AlternateContent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BE24335" wp14:editId="72391DBF">
                <wp:simplePos x="0" y="0"/>
                <wp:positionH relativeFrom="margin">
                  <wp:align>right</wp:align>
                </wp:positionH>
                <wp:positionV relativeFrom="paragraph">
                  <wp:posOffset>7277100</wp:posOffset>
                </wp:positionV>
                <wp:extent cx="3474085" cy="1015365"/>
                <wp:effectExtent l="0" t="0" r="12065" b="16510"/>
                <wp:wrapNone/>
                <wp:docPr id="2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085" cy="10153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2011 – paper 13b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E24335" id="_x0000_s1034" type="#_x0000_t202" style="position:absolute;margin-left:222.35pt;margin-top:573pt;width:273.55pt;height:79.95pt;z-index:2516828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2011 – paper 13b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20C19" w:rsidP="00842464">
      <w:r w:rsidRPr="00220C19">
        <w:lastRenderedPageBreak/>
        <w:drawing>
          <wp:inline distT="0" distB="0" distL="0" distR="0" wp14:anchorId="6E40F3C9" wp14:editId="4CD550A4">
            <wp:extent cx="6629400" cy="6887686"/>
            <wp:effectExtent l="0" t="0" r="0" b="8890"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29522" t="12594" r="27863" b="8658"/>
                    <a:stretch/>
                  </pic:blipFill>
                  <pic:spPr>
                    <a:xfrm>
                      <a:off x="0" y="0"/>
                      <a:ext cx="6641576" cy="690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510617" wp14:editId="68636A3C">
                <wp:simplePos x="0" y="0"/>
                <wp:positionH relativeFrom="margin">
                  <wp:align>right</wp:align>
                </wp:positionH>
                <wp:positionV relativeFrom="paragraph">
                  <wp:posOffset>304165</wp:posOffset>
                </wp:positionV>
                <wp:extent cx="3645535" cy="1015365"/>
                <wp:effectExtent l="0" t="0" r="12065" b="16510"/>
                <wp:wrapNone/>
                <wp:docPr id="3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5535" cy="10153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2010 – paper 13a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510617" id="_x0000_s1035" type="#_x0000_t202" style="position:absolute;margin-left:235.85pt;margin-top:23.95pt;width:287.05pt;height:79.95pt;z-index:25168486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2010 – paper 13a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20C19" w:rsidP="00842464">
      <w:r w:rsidRPr="00220C19">
        <w:lastRenderedPageBreak/>
        <w:drawing>
          <wp:inline distT="0" distB="0" distL="0" distR="0" wp14:anchorId="36C205C6" wp14:editId="4C645C03">
            <wp:extent cx="6457950" cy="3390265"/>
            <wp:effectExtent l="0" t="0" r="0" b="635"/>
            <wp:docPr id="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27862" t="37203" r="27862" b="21453"/>
                    <a:stretch/>
                  </pic:blipFill>
                  <pic:spPr>
                    <a:xfrm>
                      <a:off x="0" y="0"/>
                      <a:ext cx="645795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0D540D6" wp14:editId="60251C4B">
                <wp:simplePos x="0" y="0"/>
                <wp:positionH relativeFrom="column">
                  <wp:posOffset>2933700</wp:posOffset>
                </wp:positionH>
                <wp:positionV relativeFrom="paragraph">
                  <wp:posOffset>285115</wp:posOffset>
                </wp:positionV>
                <wp:extent cx="3588385" cy="707390"/>
                <wp:effectExtent l="0" t="0" r="12065" b="16510"/>
                <wp:wrapNone/>
                <wp:docPr id="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8385" cy="7073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2010 – paper 13a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D540D6" id="_x0000_s1036" type="#_x0000_t202" style="position:absolute;margin-left:231pt;margin-top:22.45pt;width:282.55pt;height:55.7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2010 – paper 13a</w:t>
                      </w:r>
                    </w:p>
                  </w:txbxContent>
                </v:textbox>
              </v:shape>
            </w:pict>
          </mc:Fallback>
        </mc:AlternateContent>
      </w:r>
      <w:r w:rsidR="00220C19">
        <w:br w:type="page"/>
      </w:r>
    </w:p>
    <w:p w:rsidR="00220C19" w:rsidRDefault="00231489" w:rsidP="00842464">
      <w:r w:rsidRPr="00220C19">
        <w:lastRenderedPageBreak/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11C7700" wp14:editId="4C0E1BBB">
                <wp:simplePos x="0" y="0"/>
                <wp:positionH relativeFrom="column">
                  <wp:posOffset>-191135</wp:posOffset>
                </wp:positionH>
                <wp:positionV relativeFrom="paragraph">
                  <wp:posOffset>0</wp:posOffset>
                </wp:positionV>
                <wp:extent cx="6741160" cy="5809615"/>
                <wp:effectExtent l="0" t="0" r="2540" b="635"/>
                <wp:wrapSquare wrapText="bothSides"/>
                <wp:docPr id="33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1160" cy="5809615"/>
                          <a:chOff x="-212411" y="0"/>
                          <a:chExt cx="7516557" cy="6699805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22882" t="12594" r="23435" b="78547"/>
                          <a:stretch/>
                        </pic:blipFill>
                        <pic:spPr>
                          <a:xfrm>
                            <a:off x="2" y="0"/>
                            <a:ext cx="6984777" cy="648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/>
                          <a:srcRect l="25096" t="13579" r="23435" b="12594"/>
                          <a:stretch/>
                        </pic:blipFill>
                        <pic:spPr>
                          <a:xfrm>
                            <a:off x="-212411" y="638066"/>
                            <a:ext cx="7516557" cy="60617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09BF46" id="Group 6" o:spid="_x0000_s1026" style="position:absolute;margin-left:-15.05pt;margin-top:0;width:530.8pt;height:457.45pt;z-index:251688960;mso-width-relative:margin;mso-height-relative:margin" coordorigin="-2124" coordsize="75165,66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">
                <v:shape id="Picture 34" o:spid="_x0000_s1027" type="#_x0000_t75" style="position:absolute;width:69847;height:6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BqKHBAAAA2wAAAA8AAABkcnMvZG93bnJldi54bWxEj09rAjEUxO+C3yE8oTfN+ociW6NIS8Fj&#10;1er5kTw3i5uXNUl19dObQqHHYWZ+wyxWnWvElUKsPSsYjwoQxNqbmisF3/vP4RxETMgGG8+k4E4R&#10;Vst+b4Gl8Tfe0nWXKpEhHEtUYFNqSymjtuQwjnxLnL2TDw5TlqGSJuAtw10jJ0XxKh3WnBcstvRu&#10;SZ93P07Bx+HhDxNGa/bV5Xj+0voY7nOlXgbd+g1Eoi79h//aG6NgOoPfL/kHyO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OBqKHBAAAA2wAAAA8AAAAAAAAAAAAAAAAAnwIA&#10;AGRycy9kb3ducmV2LnhtbFBLBQYAAAAABAAEAPcAAACNAwAAAAA=&#10;">
                  <v:imagedata r:id="rId23" o:title="" croptop="8254f" cropbottom="51477f" cropleft="14996f" cropright="15358f"/>
                  <v:path arrowok="t"/>
                </v:shape>
                <v:shape id="Picture 35" o:spid="_x0000_s1028" type="#_x0000_t75" style="position:absolute;left:-2124;top:6380;width:75165;height:606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8O5XEAAAA2wAAAA8AAABkcnMvZG93bnJldi54bWxEj81uwjAQhO9IvIO1SL0Vh7+qBAwCVNRe&#10;OEAruC7xEkfE6yh2Q3j7GqkSx9HMfKOZL1tbioZqXzhWMOgnIIgzpwvOFfx8b1/fQfiArLF0TAru&#10;5GG56HbmmGp34z01h5CLCGGfogITQpVK6TNDFn3fVcTRu7jaYoiyzqWu8RbhtpTDJHmTFguOCwYr&#10;2hjKrodfq+A8GJ/X0+3xQ5pRk4xP7T373BVKvfTa1QxEoDY8w//tL61gNIHHl/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18O5XEAAAA2wAAAA8AAAAAAAAAAAAAAAAA&#10;nwIAAGRycy9kb3ducmV2LnhtbFBLBQYAAAAABAAEAPcAAACQAwAAAAA=&#10;">
                  <v:imagedata r:id="rId24" o:title="" croptop="8899f" cropbottom="8254f" cropleft="16447f" cropright="15358f"/>
                  <v:path arrowok="t"/>
                </v:shape>
                <w10:wrap type="square"/>
              </v:group>
            </w:pict>
          </mc:Fallback>
        </mc:AlternateContent>
      </w:r>
    </w:p>
    <w:p w:rsidR="00220C19" w:rsidRDefault="00231489">
      <w:r w:rsidRPr="00220C19"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952F70" wp14:editId="6D49CF99">
                <wp:simplePos x="0" y="0"/>
                <wp:positionH relativeFrom="margin">
                  <wp:align>right</wp:align>
                </wp:positionH>
                <wp:positionV relativeFrom="paragraph">
                  <wp:posOffset>19050</wp:posOffset>
                </wp:positionV>
                <wp:extent cx="3607435" cy="707390"/>
                <wp:effectExtent l="0" t="0" r="12065" b="16510"/>
                <wp:wrapNone/>
                <wp:docPr id="3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7435" cy="7073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2009 – paper 1a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952F70" id="_x0000_s1037" type="#_x0000_t202" style="position:absolute;margin-left:232.85pt;margin-top:1.5pt;width:284.05pt;height:55.7pt;z-index:2516910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2009 – paper 1a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C19">
        <w:br w:type="page"/>
      </w:r>
    </w:p>
    <w:p w:rsidR="00220C19" w:rsidRDefault="00231489" w:rsidP="00842464">
      <w:bookmarkStart w:id="0" w:name="_GoBack"/>
      <w:bookmarkEnd w:id="0"/>
      <w:r w:rsidRPr="00220C19"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CD17098" wp14:editId="19D96870">
                <wp:simplePos x="0" y="0"/>
                <wp:positionH relativeFrom="margin">
                  <wp:align>right</wp:align>
                </wp:positionH>
                <wp:positionV relativeFrom="paragraph">
                  <wp:posOffset>7486650</wp:posOffset>
                </wp:positionV>
                <wp:extent cx="3836035" cy="707886"/>
                <wp:effectExtent l="0" t="0" r="12065" b="16510"/>
                <wp:wrapNone/>
                <wp:docPr id="4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6035" cy="70788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002060"/>
                          </a:solidFill>
                        </a:ln>
                      </wps:spPr>
                      <wps:txbx>
                        <w:txbxContent>
                          <w:p w:rsidR="00220C19" w:rsidRDefault="00220C19" w:rsidP="00220C1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hAnsi="Arial" w:cs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November 2009 – paper 1a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D17098" id="_x0000_s1038" type="#_x0000_t202" style="position:absolute;margin-left:250.85pt;margin-top:589.5pt;width:302.05pt;height:55.75pt;z-index:25169510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" fillcolor="#d5dce4 [671]" strokecolor="#002060">
                <v:textbox style="mso-fit-shape-to-text:t">
                  <w:txbxContent>
                    <w:p w:rsidR="00220C19" w:rsidRDefault="00220C19" w:rsidP="00220C1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hAnsi="Arial" w:cstheme="minorBidi"/>
                          <w:color w:val="000000" w:themeColor="text1"/>
                          <w:kern w:val="24"/>
                          <w:sz w:val="40"/>
                          <w:szCs w:val="40"/>
                          <w:lang w:val="en-US"/>
                        </w:rPr>
                        <w:t>November 2009 – paper 1a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20C19"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BBDE190" wp14:editId="5E8311D3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445885" cy="6972300"/>
                <wp:effectExtent l="0" t="0" r="0" b="0"/>
                <wp:wrapNone/>
                <wp:docPr id="3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5885" cy="6972300"/>
                          <a:chOff x="0" y="0"/>
                          <a:chExt cx="6624737" cy="684076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l="25096" t="16532" r="23989" b="40156"/>
                          <a:stretch/>
                        </pic:blipFill>
                        <pic:spPr>
                          <a:xfrm>
                            <a:off x="0" y="0"/>
                            <a:ext cx="6624737" cy="3168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/>
                          <a:srcRect l="25096" t="24406" r="23989" b="27360"/>
                          <a:stretch/>
                        </pic:blipFill>
                        <pic:spPr>
                          <a:xfrm>
                            <a:off x="0" y="3312368"/>
                            <a:ext cx="6624737" cy="35283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CEF71B" id="Group 7" o:spid="_x0000_s1026" style="position:absolute;margin-left:456.35pt;margin-top:0;width:507.55pt;height:549pt;z-index:251693056;mso-position-horizontal:right;mso-position-horizontal-relative:margin;mso-width-relative:margin;mso-height-relative:margin" coordsize="66247,68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">
                <v:shape id="Picture 38" o:spid="_x0000_s1027" type="#_x0000_t75" style="position:absolute;width:66247;height:31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kn53CAAAA2wAAAA8AAABkcnMvZG93bnJldi54bWxET89rwjAUvgv7H8IbeLOJbujojKIDQXAH&#10;bbedX5u3tlvzUpqo3X+/HASPH9/v5XqwrbhQ7xvHGqaJAkFcOtNwpeEj301eQPiAbLB1TBr+yMN6&#10;9TBaYmrclU90yUIlYgj7FDXUIXSplL6syaJPXEccuW/XWwwR9pU0PV5juG3lTKm5tNhwbKixo7ea&#10;yt/sbDXk1dfi+UcWO1NMs3ekz406bI9ajx+HzSuIQEO4i2/uvdHwFMfGL/EHyN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5J+dwgAAANsAAAAPAAAAAAAAAAAAAAAAAJ8C&#10;AABkcnMvZG93bnJldi54bWxQSwUGAAAAAAQABAD3AAAAjgMAAAAA&#10;">
                  <v:imagedata r:id="rId27" o:title="" croptop="10834f" cropbottom="26317f" cropleft="16447f" cropright="15721f"/>
                  <v:path arrowok="t"/>
                </v:shape>
                <v:shape id="Picture 39" o:spid="_x0000_s1028" type="#_x0000_t75" style="position:absolute;top:33123;width:66247;height:352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gTTfCAAAA2wAAAA8AAABkcnMvZG93bnJldi54bWxEj9FqwkAURN8F/2G5Qt/MphFKTV2lGgri&#10;m8YPuM1ek8Xs3ZBdk/Tvu0Khj8PMmWE2u8m2YqDeG8cKXpMUBHHltOFawbX8Wr6D8AFZY+uYFPyQ&#10;h912Pttgrt3IZxouoRaxhH2OCpoQulxKXzVk0SeuI47ezfUWQ5R9LXWPYyy3rczS9E1aNBwXGuzo&#10;0FB1vzysgtVjMl2Gge6rmyn2p2OZnb8LpV4W0+cHiEBT+A//0UcduTU8v8QfIL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IE03wgAAANsAAAAPAAAAAAAAAAAAAAAAAJ8C&#10;AABkcnMvZG93bnJldi54bWxQSwUGAAAAAAQABAD3AAAAjgMAAAAA&#10;">
                  <v:imagedata r:id="rId28" o:title="" croptop="15995f" cropbottom="17931f" cropleft="16447f" cropright="15721f"/>
                  <v:path arrowok="t"/>
                </v:shape>
                <w10:wrap anchorx="margin"/>
              </v:group>
            </w:pict>
          </mc:Fallback>
        </mc:AlternateContent>
      </w:r>
    </w:p>
    <w:sectPr w:rsidR="00220C19" w:rsidSect="003D7C19">
      <w:pgSz w:w="11906" w:h="16838"/>
      <w:pgMar w:top="990" w:right="746" w:bottom="990" w:left="99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C19"/>
    <w:rsid w:val="00220C19"/>
    <w:rsid w:val="00231489"/>
    <w:rsid w:val="003D7C19"/>
    <w:rsid w:val="00757EFC"/>
    <w:rsid w:val="00842464"/>
    <w:rsid w:val="00C20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88555B9-25AD-44A5-B506-10871A0FA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20C1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Unit 07 - Past Exam Paper Questions</Template>
  <TotalTime>1</TotalTime>
  <Pages>11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HP-PC</dc:creator>
  <cp:keywords/>
  <dc:description/>
  <cp:lastModifiedBy>HP-PC</cp:lastModifiedBy>
  <cp:revision>2</cp:revision>
  <dcterms:created xsi:type="dcterms:W3CDTF">2015-12-12T19:42:00Z</dcterms:created>
  <dcterms:modified xsi:type="dcterms:W3CDTF">2015-12-12T19:42:00Z</dcterms:modified>
</cp:coreProperties>
</file>